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F71" w:rsidRPr="004A6FE3" w:rsidRDefault="00196F71" w:rsidP="00196F71">
      <w:pPr>
        <w:pStyle w:val="KeinLeerraum"/>
        <w:rPr>
          <w:rFonts w:ascii="Arial" w:hAnsi="Arial" w:cs="Arial"/>
          <w:b/>
        </w:rPr>
      </w:pPr>
      <w:r w:rsidRPr="004A6FE3">
        <w:rPr>
          <w:rFonts w:ascii="Arial" w:hAnsi="Arial" w:cs="Arial"/>
          <w:b/>
        </w:rPr>
        <w:t xml:space="preserve">Im Landkreis Rosenheim besteht auch die Möglichkeit die unten dargestellten Zulassungsvorgänge für die Landkreise Mühldorf, Traunstein, Miesbach, Bad Tölz-Wolfratshausen, Berchtesgaden, Garmisch-Partenkirchen, München, Starnberg, Fürstenfeldbruck und der Stadt Rosenheim durchzuführen. </w:t>
      </w:r>
    </w:p>
    <w:p w:rsidR="00196F71" w:rsidRDefault="00196F71" w:rsidP="00196F71">
      <w:pPr>
        <w:pStyle w:val="KeinLeerraum"/>
        <w:rPr>
          <w:rFonts w:ascii="Arial" w:hAnsi="Arial" w:cs="Arial"/>
          <w:b/>
        </w:rPr>
      </w:pPr>
      <w:r w:rsidRPr="004A6FE3">
        <w:rPr>
          <w:rFonts w:ascii="Arial" w:hAnsi="Arial" w:cs="Arial"/>
          <w:b/>
        </w:rPr>
        <w:t>Voraussetzung es müssen keine Ausnahmegenehmigungen von der StVZO erteilt werden.</w:t>
      </w:r>
    </w:p>
    <w:p w:rsidR="00196F71" w:rsidRDefault="00196F71" w:rsidP="00196F71">
      <w:pPr>
        <w:pStyle w:val="KeinLeerraum"/>
        <w:rPr>
          <w:rFonts w:ascii="Arial" w:hAnsi="Arial" w:cs="Arial"/>
          <w:b/>
        </w:rPr>
      </w:pPr>
    </w:p>
    <w:p w:rsidR="00196F71" w:rsidRPr="004A6FE3" w:rsidRDefault="00196F71" w:rsidP="00196F71">
      <w:pPr>
        <w:pStyle w:val="KeinLeerraum"/>
        <w:rPr>
          <w:rFonts w:ascii="Arial" w:hAnsi="Arial" w:cs="Arial"/>
          <w:b/>
        </w:rPr>
      </w:pPr>
    </w:p>
    <w:p w:rsidR="00FD5153" w:rsidRPr="000B147B" w:rsidRDefault="000B147B" w:rsidP="000B147B">
      <w:pPr>
        <w:pStyle w:val="KeinLeerraum"/>
        <w:rPr>
          <w:rFonts w:ascii="Arial" w:hAnsi="Arial" w:cs="Arial"/>
          <w:b/>
          <w:u w:val="single"/>
        </w:rPr>
      </w:pPr>
      <w:r w:rsidRPr="000B147B">
        <w:rPr>
          <w:rFonts w:ascii="Arial" w:hAnsi="Arial" w:cs="Arial"/>
          <w:b/>
          <w:u w:val="single"/>
        </w:rPr>
        <w:t xml:space="preserve">Informationen zu </w:t>
      </w:r>
      <w:r w:rsidR="00F772C7">
        <w:rPr>
          <w:rFonts w:ascii="Arial" w:hAnsi="Arial" w:cs="Arial"/>
          <w:b/>
          <w:u w:val="single"/>
        </w:rPr>
        <w:t xml:space="preserve">Kennzeichen für </w:t>
      </w:r>
      <w:r w:rsidRPr="000B147B">
        <w:rPr>
          <w:rFonts w:ascii="Arial" w:hAnsi="Arial" w:cs="Arial"/>
          <w:b/>
          <w:u w:val="single"/>
        </w:rPr>
        <w:t>Elektrofahrzeuge und grüne Kennzeichen</w:t>
      </w:r>
    </w:p>
    <w:p w:rsidR="00F772C7" w:rsidRDefault="00F772C7" w:rsidP="000B147B">
      <w:pPr>
        <w:pStyle w:val="KeinLeerraum"/>
        <w:rPr>
          <w:rFonts w:ascii="Arial" w:hAnsi="Arial" w:cs="Arial"/>
        </w:rPr>
      </w:pPr>
    </w:p>
    <w:p w:rsidR="000B147B" w:rsidRPr="00F772C7" w:rsidRDefault="00F772C7" w:rsidP="00F772C7">
      <w:pPr>
        <w:pStyle w:val="KeinLeerraum"/>
        <w:numPr>
          <w:ilvl w:val="0"/>
          <w:numId w:val="1"/>
        </w:numPr>
        <w:rPr>
          <w:rFonts w:ascii="Arial" w:hAnsi="Arial" w:cs="Arial"/>
          <w:u w:val="single"/>
        </w:rPr>
      </w:pPr>
      <w:r w:rsidRPr="00F772C7">
        <w:rPr>
          <w:rFonts w:ascii="Arial" w:hAnsi="Arial" w:cs="Arial"/>
          <w:u w:val="single"/>
        </w:rPr>
        <w:t>Kennzeichen für Elektrofahrzeuge</w:t>
      </w:r>
    </w:p>
    <w:p w:rsidR="00F772C7" w:rsidRDefault="00F772C7" w:rsidP="00F772C7">
      <w:pPr>
        <w:pStyle w:val="KeinLeerraum"/>
        <w:rPr>
          <w:rFonts w:ascii="Arial" w:hAnsi="Arial" w:cs="Arial"/>
        </w:rPr>
      </w:pPr>
    </w:p>
    <w:p w:rsidR="00F772C7" w:rsidRDefault="00F772C7" w:rsidP="00F772C7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 xml:space="preserve">Das E-Kennzeichen ist nur für bestimmte elektrisch betriebene Fahrzeuge vorgesehen. </w:t>
      </w:r>
    </w:p>
    <w:p w:rsidR="00F772C7" w:rsidRDefault="00F772C7" w:rsidP="00F772C7">
      <w:pPr>
        <w:pStyle w:val="KeinLeerraum"/>
        <w:rPr>
          <w:rFonts w:ascii="Arial" w:hAnsi="Arial" w:cs="Arial"/>
        </w:rPr>
      </w:pPr>
    </w:p>
    <w:p w:rsidR="00F772C7" w:rsidRDefault="00F772C7" w:rsidP="00F772C7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>Voraussetzungen:</w:t>
      </w:r>
    </w:p>
    <w:p w:rsidR="00F772C7" w:rsidRDefault="00F772C7" w:rsidP="00F772C7">
      <w:pPr>
        <w:pStyle w:val="KeinLeerraum"/>
        <w:rPr>
          <w:rFonts w:ascii="Arial" w:hAnsi="Arial" w:cs="Arial"/>
        </w:rPr>
      </w:pPr>
    </w:p>
    <w:p w:rsidR="00F772C7" w:rsidRDefault="00F772C7" w:rsidP="00F772C7">
      <w:pPr>
        <w:pStyle w:val="KeinLeerraum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Fahrzeugklassen L3e, L4e, L5e und L7e sowie M1, N1 und N2 (bis zu 4.250 kg Gesamtmasse)</w:t>
      </w:r>
    </w:p>
    <w:p w:rsidR="00F772C7" w:rsidRDefault="00F772C7" w:rsidP="00F772C7">
      <w:pPr>
        <w:pStyle w:val="KeinLeerraum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Bei reinen Elektrofahrzeugen oder Fahrzeugen mit Brennstoffzelle kann ohne einen weiteren Nachweis ein E-Kennzeichen zugeteilt werden. Die Klassifizierung ist in den Fahrzeugpapieren ersichtlich.</w:t>
      </w:r>
    </w:p>
    <w:p w:rsidR="00F772C7" w:rsidRDefault="00F772C7" w:rsidP="00F772C7">
      <w:pPr>
        <w:pStyle w:val="KeinLeerraum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Für die weiteren Elektrofahrzeuge gilt:</w:t>
      </w:r>
    </w:p>
    <w:p w:rsidR="00F772C7" w:rsidRDefault="00F772C7" w:rsidP="00F772C7">
      <w:pPr>
        <w:pStyle w:val="KeinLeerraum"/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 w:cs="Arial"/>
        </w:rPr>
        <w:t>CO² Ausstoß ist kleiner oder gleich 50g/km oder</w:t>
      </w:r>
    </w:p>
    <w:p w:rsidR="00F772C7" w:rsidRDefault="00F772C7" w:rsidP="00F772C7">
      <w:pPr>
        <w:pStyle w:val="KeinLeerraum"/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 w:cs="Arial"/>
        </w:rPr>
        <w:t>die Reichweite ist größer oder gleich 30 km (bzw. 40 km gültig ab 2018)</w:t>
      </w:r>
    </w:p>
    <w:p w:rsidR="00F772C7" w:rsidRDefault="00F772C7" w:rsidP="00F772C7">
      <w:pPr>
        <w:pStyle w:val="KeinLeerraum"/>
        <w:rPr>
          <w:rFonts w:ascii="Arial" w:hAnsi="Arial" w:cs="Arial"/>
        </w:rPr>
      </w:pPr>
    </w:p>
    <w:p w:rsidR="00F772C7" w:rsidRDefault="00F772C7" w:rsidP="00F772C7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>Der Nachweis kann durch die Übereinstimmungsbescheinigung (COC), einer Datenbestätigung, durch Gutachten nach § 13 EG-FGV oder § 21 StVZO oder einer Herstellerbestätigung oder Bestätigung eines amtlich anerkannten Sachverständigen erfolgen.</w:t>
      </w:r>
    </w:p>
    <w:p w:rsidR="00F772C7" w:rsidRDefault="00F772C7" w:rsidP="00F772C7">
      <w:pPr>
        <w:pStyle w:val="KeinLeerraum"/>
        <w:rPr>
          <w:rFonts w:ascii="Arial" w:hAnsi="Arial" w:cs="Arial"/>
        </w:rPr>
      </w:pPr>
    </w:p>
    <w:p w:rsidR="00F772C7" w:rsidRDefault="00F772C7" w:rsidP="00F772C7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 xml:space="preserve">Sie können ein </w:t>
      </w:r>
      <w:r>
        <w:rPr>
          <w:rFonts w:ascii="Arial" w:hAnsi="Arial" w:cs="Arial"/>
        </w:rPr>
        <w:t>E-K</w:t>
      </w:r>
      <w:r>
        <w:rPr>
          <w:rFonts w:ascii="Arial" w:hAnsi="Arial" w:cs="Arial"/>
        </w:rPr>
        <w:t>ennzeichen bereits am Tag der Zulassung beantragen oder auch erst zu einem späteren Zeitpunkt. Eine Änderung ist jederzeit möglich.</w:t>
      </w:r>
    </w:p>
    <w:p w:rsidR="00196F71" w:rsidRDefault="00196F71" w:rsidP="00196F71">
      <w:pPr>
        <w:pStyle w:val="KeinLeerraum"/>
        <w:rPr>
          <w:rFonts w:ascii="Arial" w:hAnsi="Arial" w:cs="Arial"/>
          <w:bCs/>
          <w:i/>
          <w:lang w:eastAsia="de-DE"/>
        </w:rPr>
      </w:pPr>
    </w:p>
    <w:p w:rsidR="00F772C7" w:rsidRDefault="00F772C7" w:rsidP="00F772C7">
      <w:pPr>
        <w:pStyle w:val="KeinLeerraum"/>
        <w:rPr>
          <w:rFonts w:ascii="Arial" w:hAnsi="Arial" w:cs="Arial"/>
          <w:b/>
          <w:u w:val="single"/>
        </w:rPr>
      </w:pPr>
      <w:r w:rsidRPr="008B6178">
        <w:rPr>
          <w:rFonts w:ascii="Arial" w:hAnsi="Arial" w:cs="Arial"/>
          <w:b/>
          <w:u w:val="single"/>
        </w:rPr>
        <w:t>Folgende Unterlagen sind vorzulegen</w:t>
      </w:r>
      <w:r>
        <w:rPr>
          <w:rFonts w:ascii="Arial" w:hAnsi="Arial" w:cs="Arial"/>
          <w:b/>
          <w:u w:val="single"/>
        </w:rPr>
        <w:t>, wenn das Fahrzeug bereits zugelassen ist</w:t>
      </w:r>
      <w:r w:rsidRPr="008B6178">
        <w:rPr>
          <w:rFonts w:ascii="Arial" w:hAnsi="Arial" w:cs="Arial"/>
          <w:b/>
          <w:u w:val="single"/>
        </w:rPr>
        <w:t>:</w:t>
      </w:r>
    </w:p>
    <w:p w:rsidR="00F772C7" w:rsidRPr="008B6178" w:rsidRDefault="00F772C7" w:rsidP="00F772C7">
      <w:pPr>
        <w:pStyle w:val="KeinLeerraum"/>
        <w:rPr>
          <w:rFonts w:ascii="Arial" w:hAnsi="Arial" w:cs="Arial"/>
          <w:b/>
          <w:u w:val="single"/>
        </w:rPr>
      </w:pPr>
    </w:p>
    <w:p w:rsidR="00F772C7" w:rsidRPr="00F7190C" w:rsidRDefault="00F772C7" w:rsidP="00F772C7">
      <w:pPr>
        <w:pStyle w:val="Listenabsatz"/>
        <w:numPr>
          <w:ilvl w:val="0"/>
          <w:numId w:val="5"/>
        </w:numPr>
        <w:rPr>
          <w:rFonts w:cs="Arial"/>
          <w:szCs w:val="22"/>
        </w:rPr>
      </w:pPr>
      <w:r w:rsidRPr="00F7190C">
        <w:rPr>
          <w:rFonts w:cs="Arial"/>
          <w:szCs w:val="22"/>
        </w:rPr>
        <w:t xml:space="preserve">einen gültigen </w:t>
      </w:r>
      <w:r w:rsidRPr="00F7190C">
        <w:rPr>
          <w:rFonts w:cs="Arial"/>
          <w:b/>
          <w:szCs w:val="22"/>
        </w:rPr>
        <w:t>Personalausweis</w:t>
      </w:r>
      <w:r w:rsidRPr="00F7190C">
        <w:rPr>
          <w:rFonts w:cs="Arial"/>
          <w:szCs w:val="22"/>
        </w:rPr>
        <w:t xml:space="preserve"> oder einen gültigen </w:t>
      </w:r>
      <w:r w:rsidRPr="00F7190C">
        <w:rPr>
          <w:rFonts w:cs="Arial"/>
          <w:b/>
          <w:szCs w:val="22"/>
        </w:rPr>
        <w:t>Reisepass</w:t>
      </w:r>
      <w:r w:rsidRPr="00F7190C">
        <w:rPr>
          <w:rFonts w:cs="Arial"/>
          <w:szCs w:val="22"/>
        </w:rPr>
        <w:t xml:space="preserve"> mit einer </w:t>
      </w:r>
      <w:r>
        <w:rPr>
          <w:rFonts w:cs="Arial"/>
          <w:szCs w:val="22"/>
        </w:rPr>
        <w:t>aktueller</w:t>
      </w:r>
      <w:r w:rsidRPr="00F7190C">
        <w:rPr>
          <w:rFonts w:cs="Arial"/>
          <w:szCs w:val="22"/>
        </w:rPr>
        <w:t xml:space="preserve"> </w:t>
      </w:r>
      <w:r w:rsidRPr="00F7190C">
        <w:rPr>
          <w:rFonts w:cs="Arial"/>
          <w:b/>
          <w:szCs w:val="22"/>
        </w:rPr>
        <w:t>Meldebescheinigung</w:t>
      </w:r>
      <w:r w:rsidRPr="00F7190C">
        <w:rPr>
          <w:rFonts w:cs="Arial"/>
          <w:szCs w:val="22"/>
        </w:rPr>
        <w:t xml:space="preserve"> Ihrer </w:t>
      </w:r>
      <w:r w:rsidRPr="00F7190C">
        <w:rPr>
          <w:rFonts w:cs="Arial"/>
          <w:b/>
          <w:szCs w:val="22"/>
        </w:rPr>
        <w:t>Wohnsitzgemeinde</w:t>
      </w:r>
    </w:p>
    <w:p w:rsidR="00F772C7" w:rsidRPr="00F7190C" w:rsidRDefault="00F772C7" w:rsidP="00F772C7">
      <w:pPr>
        <w:pStyle w:val="Listenabsatz"/>
        <w:numPr>
          <w:ilvl w:val="0"/>
          <w:numId w:val="5"/>
        </w:numPr>
        <w:rPr>
          <w:rFonts w:cs="Arial"/>
          <w:szCs w:val="22"/>
        </w:rPr>
      </w:pPr>
      <w:r w:rsidRPr="00F7190C">
        <w:rPr>
          <w:rFonts w:cs="Arial"/>
          <w:szCs w:val="22"/>
        </w:rPr>
        <w:t xml:space="preserve">Bei Firmen ist ein Auszug aus dem Handelsregister (bei einer KG gibt es meist zwei Handelsregisterauszüge), </w:t>
      </w:r>
      <w:r w:rsidRPr="00F7190C">
        <w:rPr>
          <w:rFonts w:cs="Arial"/>
          <w:b/>
          <w:szCs w:val="22"/>
        </w:rPr>
        <w:t>Vollmacht</w:t>
      </w:r>
      <w:r w:rsidRPr="00F7190C">
        <w:rPr>
          <w:rFonts w:cs="Arial"/>
          <w:szCs w:val="22"/>
        </w:rPr>
        <w:t xml:space="preserve"> </w:t>
      </w:r>
      <w:r w:rsidRPr="00F7190C">
        <w:rPr>
          <w:rFonts w:cs="Arial"/>
          <w:b/>
          <w:szCs w:val="22"/>
        </w:rPr>
        <w:t>(mit Original-Unterschrift)</w:t>
      </w:r>
      <w:r w:rsidRPr="00F7190C">
        <w:rPr>
          <w:rFonts w:cs="Arial"/>
          <w:szCs w:val="22"/>
        </w:rPr>
        <w:t xml:space="preserve"> und Ausweiskopie des Geschäftsführers sowie die aktue</w:t>
      </w:r>
      <w:r>
        <w:rPr>
          <w:rFonts w:cs="Arial"/>
          <w:szCs w:val="22"/>
        </w:rPr>
        <w:t>lle Gewerbeanmeldung vorzulegen.</w:t>
      </w:r>
    </w:p>
    <w:p w:rsidR="00F772C7" w:rsidRPr="00F7190C" w:rsidRDefault="00F772C7" w:rsidP="00F772C7">
      <w:pPr>
        <w:pStyle w:val="Listenabsatz"/>
        <w:numPr>
          <w:ilvl w:val="0"/>
          <w:numId w:val="5"/>
        </w:numPr>
        <w:rPr>
          <w:rFonts w:cs="Arial"/>
          <w:szCs w:val="22"/>
        </w:rPr>
      </w:pPr>
      <w:r>
        <w:rPr>
          <w:rFonts w:cs="Arial"/>
          <w:szCs w:val="22"/>
        </w:rPr>
        <w:t>b</w:t>
      </w:r>
      <w:r w:rsidRPr="00F7190C">
        <w:rPr>
          <w:rFonts w:cs="Arial"/>
          <w:szCs w:val="22"/>
        </w:rPr>
        <w:t xml:space="preserve">ei Minderjährigen die </w:t>
      </w:r>
      <w:r w:rsidRPr="00F7190C">
        <w:rPr>
          <w:rFonts w:cs="Arial"/>
          <w:b/>
          <w:szCs w:val="22"/>
        </w:rPr>
        <w:t>Einverständniserklärung</w:t>
      </w:r>
      <w:r w:rsidRPr="00F7190C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der</w:t>
      </w:r>
      <w:r w:rsidRPr="00F7190C">
        <w:rPr>
          <w:rFonts w:cs="Arial"/>
          <w:szCs w:val="22"/>
        </w:rPr>
        <w:t xml:space="preserve"> Erziehungs</w:t>
      </w:r>
      <w:r>
        <w:rPr>
          <w:rFonts w:cs="Arial"/>
          <w:szCs w:val="22"/>
        </w:rPr>
        <w:t>berechtigten und deren Ausweise</w:t>
      </w:r>
    </w:p>
    <w:p w:rsidR="00F772C7" w:rsidRPr="00F7190C" w:rsidRDefault="00F772C7" w:rsidP="00F772C7">
      <w:pPr>
        <w:pStyle w:val="Listenabsatz"/>
        <w:numPr>
          <w:ilvl w:val="0"/>
          <w:numId w:val="5"/>
        </w:numPr>
        <w:rPr>
          <w:rFonts w:cs="Arial"/>
          <w:szCs w:val="22"/>
        </w:rPr>
      </w:pPr>
      <w:r>
        <w:rPr>
          <w:rFonts w:cs="Arial"/>
          <w:szCs w:val="22"/>
        </w:rPr>
        <w:t>b</w:t>
      </w:r>
      <w:r w:rsidRPr="00F7190C">
        <w:rPr>
          <w:rFonts w:cs="Arial"/>
          <w:szCs w:val="22"/>
        </w:rPr>
        <w:t xml:space="preserve">ei Vereinen ist ein </w:t>
      </w:r>
      <w:r w:rsidRPr="00F7190C">
        <w:rPr>
          <w:rFonts w:cs="Arial"/>
          <w:b/>
          <w:szCs w:val="22"/>
        </w:rPr>
        <w:t>Vereinsregisterauszug</w:t>
      </w:r>
      <w:r w:rsidRPr="00F7190C">
        <w:rPr>
          <w:rFonts w:cs="Arial"/>
          <w:szCs w:val="22"/>
        </w:rPr>
        <w:t xml:space="preserve"> und der </w:t>
      </w:r>
      <w:r w:rsidRPr="00F7190C">
        <w:rPr>
          <w:rFonts w:cs="Arial"/>
          <w:b/>
          <w:szCs w:val="22"/>
        </w:rPr>
        <w:t>Ausweis</w:t>
      </w:r>
      <w:r>
        <w:rPr>
          <w:rFonts w:cs="Arial"/>
          <w:szCs w:val="22"/>
        </w:rPr>
        <w:t xml:space="preserve"> des 1. Vorsitzenden vorzulegen</w:t>
      </w:r>
    </w:p>
    <w:p w:rsidR="00F772C7" w:rsidRDefault="00F772C7" w:rsidP="00F772C7">
      <w:pPr>
        <w:pStyle w:val="Listenabsatz"/>
        <w:numPr>
          <w:ilvl w:val="0"/>
          <w:numId w:val="5"/>
        </w:numPr>
        <w:rPr>
          <w:rFonts w:cs="Arial"/>
          <w:szCs w:val="22"/>
        </w:rPr>
      </w:pPr>
      <w:r>
        <w:rPr>
          <w:rFonts w:cs="Arial"/>
          <w:szCs w:val="22"/>
        </w:rPr>
        <w:t>b</w:t>
      </w:r>
      <w:r w:rsidRPr="00F7190C">
        <w:rPr>
          <w:rFonts w:cs="Arial"/>
          <w:szCs w:val="22"/>
        </w:rPr>
        <w:t>ei Vereinigungen (</w:t>
      </w:r>
      <w:proofErr w:type="spellStart"/>
      <w:r w:rsidRPr="00F7190C">
        <w:rPr>
          <w:rFonts w:cs="Arial"/>
          <w:szCs w:val="22"/>
        </w:rPr>
        <w:t>GdbR</w:t>
      </w:r>
      <w:proofErr w:type="spellEnd"/>
      <w:r w:rsidRPr="00F7190C">
        <w:rPr>
          <w:rFonts w:cs="Arial"/>
          <w:szCs w:val="22"/>
        </w:rPr>
        <w:t xml:space="preserve">) ist ein Nachweis über die Vereinigung und die Bestimmung einer </w:t>
      </w:r>
      <w:r w:rsidRPr="00F7190C">
        <w:rPr>
          <w:rFonts w:cs="Arial"/>
          <w:b/>
          <w:szCs w:val="22"/>
        </w:rPr>
        <w:t>verantwortlichen Person</w:t>
      </w:r>
      <w:r w:rsidRPr="00F7190C">
        <w:rPr>
          <w:rFonts w:cs="Arial"/>
          <w:szCs w:val="22"/>
        </w:rPr>
        <w:t xml:space="preserve">, die als Fahrzeughalter eingetragen wird, erforderlich. Diese Person hat sich auszuweisen. Von allen Beteiligten der Vereinigung sind Kopien der gültigen Ausweisdokumente vorzulegen. </w:t>
      </w:r>
    </w:p>
    <w:p w:rsidR="00F772C7" w:rsidRDefault="00F772C7" w:rsidP="00F772C7">
      <w:pPr>
        <w:pStyle w:val="Listenabsatz"/>
        <w:numPr>
          <w:ilvl w:val="0"/>
          <w:numId w:val="5"/>
        </w:numPr>
        <w:rPr>
          <w:rFonts w:cs="Arial"/>
          <w:szCs w:val="22"/>
        </w:rPr>
      </w:pPr>
      <w:r>
        <w:rPr>
          <w:rFonts w:cs="Arial"/>
          <w:szCs w:val="22"/>
        </w:rPr>
        <w:t>Zulassungsbescheinigung Teil II (Fahrzeugbrief)</w:t>
      </w:r>
    </w:p>
    <w:p w:rsidR="00F772C7" w:rsidRDefault="00F772C7" w:rsidP="00F772C7">
      <w:pPr>
        <w:pStyle w:val="Listenabsatz"/>
        <w:numPr>
          <w:ilvl w:val="0"/>
          <w:numId w:val="5"/>
        </w:numPr>
        <w:rPr>
          <w:rFonts w:cs="Arial"/>
          <w:szCs w:val="22"/>
        </w:rPr>
      </w:pPr>
      <w:r>
        <w:rPr>
          <w:rFonts w:cs="Arial"/>
          <w:szCs w:val="22"/>
        </w:rPr>
        <w:t>Zulassungsbescheinigung Teil I (Fahrzeugschein)</w:t>
      </w:r>
    </w:p>
    <w:p w:rsidR="00196F71" w:rsidRDefault="00196F71" w:rsidP="00196F71">
      <w:pPr>
        <w:pStyle w:val="KeinLeerraum"/>
        <w:numPr>
          <w:ilvl w:val="0"/>
          <w:numId w:val="5"/>
        </w:numPr>
        <w:rPr>
          <w:rFonts w:ascii="Arial" w:hAnsi="Arial" w:cs="Arial"/>
          <w:lang w:eastAsia="de-DE"/>
        </w:rPr>
      </w:pPr>
      <w:r>
        <w:rPr>
          <w:rFonts w:ascii="Arial" w:hAnsi="Arial" w:cs="Arial"/>
          <w:lang w:eastAsia="de-DE"/>
        </w:rPr>
        <w:t>Nachweis einer gültigen Hauptuntersuchung (Prüfbericht im Original)</w:t>
      </w:r>
    </w:p>
    <w:p w:rsidR="00196F71" w:rsidRDefault="00196F71" w:rsidP="00196F71">
      <w:pPr>
        <w:pStyle w:val="KeinLeerraum"/>
        <w:numPr>
          <w:ilvl w:val="0"/>
          <w:numId w:val="5"/>
        </w:numPr>
        <w:rPr>
          <w:rFonts w:ascii="Arial" w:hAnsi="Arial" w:cs="Arial"/>
          <w:lang w:eastAsia="de-DE"/>
        </w:rPr>
      </w:pPr>
      <w:r>
        <w:rPr>
          <w:rFonts w:ascii="Arial" w:hAnsi="Arial" w:cs="Arial"/>
          <w:lang w:eastAsia="de-DE"/>
        </w:rPr>
        <w:t xml:space="preserve">Nachweis einer gültigen Sicherheitsprüfung sofern es rechtlich erforderlich ist </w:t>
      </w:r>
    </w:p>
    <w:p w:rsidR="00F772C7" w:rsidRDefault="00F772C7" w:rsidP="00F772C7">
      <w:pPr>
        <w:pStyle w:val="Listenabsatz"/>
        <w:numPr>
          <w:ilvl w:val="0"/>
          <w:numId w:val="5"/>
        </w:numPr>
        <w:rPr>
          <w:rFonts w:cs="Arial"/>
          <w:b/>
          <w:szCs w:val="22"/>
        </w:rPr>
      </w:pPr>
      <w:r w:rsidRPr="00591A21">
        <w:rPr>
          <w:rFonts w:cs="Arial"/>
          <w:b/>
          <w:szCs w:val="22"/>
        </w:rPr>
        <w:t>Amtliche Kennzeichen</w:t>
      </w:r>
    </w:p>
    <w:p w:rsidR="00F772C7" w:rsidRPr="00F772C7" w:rsidRDefault="00F772C7" w:rsidP="00F772C7">
      <w:pPr>
        <w:pStyle w:val="Listenabsatz"/>
        <w:numPr>
          <w:ilvl w:val="0"/>
          <w:numId w:val="5"/>
        </w:numPr>
        <w:rPr>
          <w:rFonts w:cs="Arial"/>
          <w:bCs/>
        </w:rPr>
      </w:pPr>
      <w:r w:rsidRPr="00F772C7">
        <w:rPr>
          <w:rFonts w:cs="Arial"/>
          <w:bCs/>
        </w:rPr>
        <w:t>ggf. eine schriftliche Vollmacht (nur im Original) für den Bevollmächtigten. Der Bevollmächtigte hat sich auch durch einen Ausweis auszuweisen.</w:t>
      </w:r>
    </w:p>
    <w:p w:rsidR="00F772C7" w:rsidRDefault="00F772C7" w:rsidP="00F772C7">
      <w:pPr>
        <w:rPr>
          <w:rFonts w:ascii="Arial" w:hAnsi="Arial" w:cs="Arial"/>
          <w:bCs/>
          <w:lang w:eastAsia="de-DE"/>
        </w:rPr>
      </w:pPr>
    </w:p>
    <w:p w:rsidR="00F772C7" w:rsidRPr="00F772C7" w:rsidRDefault="00F772C7" w:rsidP="00F772C7">
      <w:pPr>
        <w:pStyle w:val="Listenabsatz"/>
        <w:numPr>
          <w:ilvl w:val="0"/>
          <w:numId w:val="1"/>
        </w:numPr>
        <w:rPr>
          <w:rFonts w:cs="Arial"/>
          <w:b/>
          <w:u w:val="single"/>
        </w:rPr>
      </w:pPr>
      <w:r w:rsidRPr="00F772C7">
        <w:rPr>
          <w:rFonts w:cs="Arial"/>
          <w:b/>
          <w:u w:val="single"/>
        </w:rPr>
        <w:t>Grünes Kennzeichen</w:t>
      </w:r>
    </w:p>
    <w:p w:rsidR="00F772C7" w:rsidRPr="00F772C7" w:rsidRDefault="00F772C7" w:rsidP="00F772C7">
      <w:pPr>
        <w:pStyle w:val="KeinLeerraum"/>
        <w:rPr>
          <w:rFonts w:ascii="Arial" w:hAnsi="Arial" w:cs="Arial"/>
        </w:rPr>
      </w:pPr>
    </w:p>
    <w:p w:rsidR="00F772C7" w:rsidRDefault="00F772C7" w:rsidP="00F772C7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>Fahrzeuge für bestimmte Einsatzzwecke sind von der Kraftfahrzeugsteuer befreit. Sie können bei der Zulassung den Steuerbefreiungsantrag stellen.</w:t>
      </w:r>
      <w:r w:rsidR="00196F71">
        <w:rPr>
          <w:rFonts w:ascii="Arial" w:hAnsi="Arial" w:cs="Arial"/>
        </w:rPr>
        <w:t xml:space="preserve"> Die amtlichen Kennzeichen werden dann mit grüner Schrift zugeteilt.</w:t>
      </w:r>
    </w:p>
    <w:p w:rsidR="00196F71" w:rsidRDefault="00196F71" w:rsidP="00F772C7">
      <w:pPr>
        <w:pStyle w:val="KeinLeerraum"/>
        <w:rPr>
          <w:rFonts w:ascii="Arial" w:hAnsi="Arial" w:cs="Arial"/>
        </w:rPr>
      </w:pPr>
    </w:p>
    <w:p w:rsidR="00196F71" w:rsidRDefault="00196F71" w:rsidP="00F772C7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>Bei folgenden Fahrzeugen kann eine Steuerbefreiung:</w:t>
      </w:r>
    </w:p>
    <w:p w:rsidR="00196F71" w:rsidRDefault="00196F71" w:rsidP="00F772C7">
      <w:pPr>
        <w:pStyle w:val="KeinLeerraum"/>
        <w:rPr>
          <w:rFonts w:ascii="Arial" w:hAnsi="Arial" w:cs="Arial"/>
        </w:rPr>
      </w:pPr>
    </w:p>
    <w:p w:rsidR="00196F71" w:rsidRDefault="00196F71" w:rsidP="00196F71">
      <w:pPr>
        <w:pStyle w:val="KeinLeerraum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Arbeitsmaschinen und Stapler</w:t>
      </w:r>
    </w:p>
    <w:p w:rsidR="00196F71" w:rsidRDefault="00196F71" w:rsidP="00196F71">
      <w:pPr>
        <w:pStyle w:val="KeinLeerraum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Anhänger-Arbeitsmaschinen und Anhänger für </w:t>
      </w:r>
      <w:proofErr w:type="spellStart"/>
      <w:r>
        <w:rPr>
          <w:rFonts w:ascii="Arial" w:hAnsi="Arial" w:cs="Arial"/>
        </w:rPr>
        <w:t>Sporgeräte</w:t>
      </w:r>
      <w:proofErr w:type="spellEnd"/>
      <w:r>
        <w:rPr>
          <w:rFonts w:ascii="Arial" w:hAnsi="Arial" w:cs="Arial"/>
        </w:rPr>
        <w:t xml:space="preserve"> bzw. für Tiere zu Sportzwecken</w:t>
      </w:r>
    </w:p>
    <w:p w:rsidR="00196F71" w:rsidRDefault="00196F71" w:rsidP="00196F71">
      <w:pPr>
        <w:pStyle w:val="KeinLeerraum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Fahrzeuge die ausschließlich im Winterdienst oder zur Straßenreinigung eingesetzt werden</w:t>
      </w:r>
    </w:p>
    <w:p w:rsidR="00F772C7" w:rsidRDefault="00196F71" w:rsidP="00F772C7">
      <w:pPr>
        <w:pStyle w:val="KeinLeerraum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Fahrzeuge für Feuerwehr, Luft- und Katastrophenschutz, Rettungsdienst, Krankenbeförderung, Behindertentransport</w:t>
      </w:r>
    </w:p>
    <w:p w:rsidR="00196F71" w:rsidRDefault="00196F71" w:rsidP="00F772C7">
      <w:pPr>
        <w:pStyle w:val="KeinLeerraum"/>
        <w:numPr>
          <w:ilvl w:val="0"/>
          <w:numId w:val="6"/>
        </w:numPr>
        <w:rPr>
          <w:rFonts w:ascii="Arial" w:hAnsi="Arial" w:cs="Arial"/>
        </w:rPr>
      </w:pPr>
      <w:r w:rsidRPr="00196F71">
        <w:rPr>
          <w:rFonts w:ascii="Arial" w:hAnsi="Arial" w:cs="Arial"/>
        </w:rPr>
        <w:t xml:space="preserve">Land- und Forstwirtschaft, Milchfahrzeuge </w:t>
      </w:r>
    </w:p>
    <w:p w:rsidR="00196F71" w:rsidRDefault="00196F71" w:rsidP="00F772C7">
      <w:pPr>
        <w:pStyle w:val="KeinLeerraum"/>
        <w:numPr>
          <w:ilvl w:val="0"/>
          <w:numId w:val="6"/>
        </w:numPr>
        <w:rPr>
          <w:rFonts w:ascii="Arial" w:hAnsi="Arial" w:cs="Arial"/>
        </w:rPr>
      </w:pPr>
      <w:r w:rsidRPr="00196F71">
        <w:rPr>
          <w:rFonts w:ascii="Arial" w:hAnsi="Arial" w:cs="Arial"/>
        </w:rPr>
        <w:t xml:space="preserve">Schaustellergewerbe </w:t>
      </w:r>
    </w:p>
    <w:p w:rsidR="00196F71" w:rsidRDefault="00196F71" w:rsidP="00196F71">
      <w:pPr>
        <w:pStyle w:val="KeinLeerraum"/>
        <w:rPr>
          <w:rFonts w:ascii="Arial" w:hAnsi="Arial" w:cs="Arial"/>
        </w:rPr>
      </w:pPr>
    </w:p>
    <w:p w:rsidR="00196F71" w:rsidRDefault="00196F71" w:rsidP="00196F71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 xml:space="preserve">Sie können ein </w:t>
      </w:r>
      <w:r>
        <w:rPr>
          <w:rFonts w:ascii="Arial" w:hAnsi="Arial" w:cs="Arial"/>
        </w:rPr>
        <w:t>grünes Kennzeichen</w:t>
      </w:r>
      <w:r>
        <w:rPr>
          <w:rFonts w:ascii="Arial" w:hAnsi="Arial" w:cs="Arial"/>
        </w:rPr>
        <w:t xml:space="preserve"> bereits am Tag der Zulassung beantragen oder auch erst zu einem späteren Zeitpunkt. Eine Änderung ist jederzeit möglich.</w:t>
      </w:r>
      <w:r w:rsidR="00BA5E8A">
        <w:rPr>
          <w:rFonts w:ascii="Arial" w:hAnsi="Arial" w:cs="Arial"/>
        </w:rPr>
        <w:t xml:space="preserve"> Vorab sollten Sie sich jedoch beim Hauptzollamt informieren, ob der Anspruch auf Steuerbefreiung besteht.</w:t>
      </w:r>
      <w:bookmarkStart w:id="0" w:name="_GoBack"/>
      <w:bookmarkEnd w:id="0"/>
    </w:p>
    <w:p w:rsidR="00196F71" w:rsidRDefault="00196F71" w:rsidP="00196F71">
      <w:pPr>
        <w:pStyle w:val="KeinLeerraum"/>
        <w:rPr>
          <w:rFonts w:ascii="Arial" w:hAnsi="Arial" w:cs="Arial"/>
        </w:rPr>
      </w:pPr>
    </w:p>
    <w:p w:rsidR="00196F71" w:rsidRDefault="00196F71" w:rsidP="00196F71">
      <w:pPr>
        <w:pStyle w:val="KeinLeerraum"/>
        <w:rPr>
          <w:rFonts w:ascii="Arial" w:hAnsi="Arial" w:cs="Arial"/>
        </w:rPr>
      </w:pPr>
    </w:p>
    <w:p w:rsidR="00196F71" w:rsidRDefault="00196F71" w:rsidP="00196F71">
      <w:pPr>
        <w:pStyle w:val="KeinLeerraum"/>
        <w:rPr>
          <w:rFonts w:ascii="Arial" w:hAnsi="Arial" w:cs="Arial"/>
          <w:b/>
          <w:u w:val="single"/>
        </w:rPr>
      </w:pPr>
      <w:r w:rsidRPr="008B6178">
        <w:rPr>
          <w:rFonts w:ascii="Arial" w:hAnsi="Arial" w:cs="Arial"/>
          <w:b/>
          <w:u w:val="single"/>
        </w:rPr>
        <w:t>Folgende Unterlagen sind vorzulegen</w:t>
      </w:r>
      <w:r>
        <w:rPr>
          <w:rFonts w:ascii="Arial" w:hAnsi="Arial" w:cs="Arial"/>
          <w:b/>
          <w:u w:val="single"/>
        </w:rPr>
        <w:t>, wenn das Fahrzeug bereits zugelassen ist</w:t>
      </w:r>
      <w:r w:rsidRPr="008B6178">
        <w:rPr>
          <w:rFonts w:ascii="Arial" w:hAnsi="Arial" w:cs="Arial"/>
          <w:b/>
          <w:u w:val="single"/>
        </w:rPr>
        <w:t>:</w:t>
      </w:r>
    </w:p>
    <w:p w:rsidR="00196F71" w:rsidRPr="008B6178" w:rsidRDefault="00196F71" w:rsidP="00196F71">
      <w:pPr>
        <w:pStyle w:val="KeinLeerraum"/>
        <w:rPr>
          <w:rFonts w:ascii="Arial" w:hAnsi="Arial" w:cs="Arial"/>
          <w:b/>
          <w:u w:val="single"/>
        </w:rPr>
      </w:pPr>
    </w:p>
    <w:p w:rsidR="00196F71" w:rsidRPr="00F7190C" w:rsidRDefault="00196F71" w:rsidP="00196F71">
      <w:pPr>
        <w:pStyle w:val="Listenabsatz"/>
        <w:numPr>
          <w:ilvl w:val="0"/>
          <w:numId w:val="5"/>
        </w:numPr>
        <w:rPr>
          <w:rFonts w:cs="Arial"/>
          <w:szCs w:val="22"/>
        </w:rPr>
      </w:pPr>
      <w:r w:rsidRPr="00F7190C">
        <w:rPr>
          <w:rFonts w:cs="Arial"/>
          <w:szCs w:val="22"/>
        </w:rPr>
        <w:t xml:space="preserve">einen gültigen </w:t>
      </w:r>
      <w:r w:rsidRPr="00F7190C">
        <w:rPr>
          <w:rFonts w:cs="Arial"/>
          <w:b/>
          <w:szCs w:val="22"/>
        </w:rPr>
        <w:t>Personalausweis</w:t>
      </w:r>
      <w:r w:rsidRPr="00F7190C">
        <w:rPr>
          <w:rFonts w:cs="Arial"/>
          <w:szCs w:val="22"/>
        </w:rPr>
        <w:t xml:space="preserve"> oder einen gültigen </w:t>
      </w:r>
      <w:r w:rsidRPr="00F7190C">
        <w:rPr>
          <w:rFonts w:cs="Arial"/>
          <w:b/>
          <w:szCs w:val="22"/>
        </w:rPr>
        <w:t>Reisepass</w:t>
      </w:r>
      <w:r w:rsidRPr="00F7190C">
        <w:rPr>
          <w:rFonts w:cs="Arial"/>
          <w:szCs w:val="22"/>
        </w:rPr>
        <w:t xml:space="preserve"> mit einer </w:t>
      </w:r>
      <w:r>
        <w:rPr>
          <w:rFonts w:cs="Arial"/>
          <w:szCs w:val="22"/>
        </w:rPr>
        <w:t>aktueller</w:t>
      </w:r>
      <w:r w:rsidRPr="00F7190C">
        <w:rPr>
          <w:rFonts w:cs="Arial"/>
          <w:szCs w:val="22"/>
        </w:rPr>
        <w:t xml:space="preserve"> </w:t>
      </w:r>
      <w:r w:rsidRPr="00F7190C">
        <w:rPr>
          <w:rFonts w:cs="Arial"/>
          <w:b/>
          <w:szCs w:val="22"/>
        </w:rPr>
        <w:t>Meldebescheinigung</w:t>
      </w:r>
      <w:r w:rsidRPr="00F7190C">
        <w:rPr>
          <w:rFonts w:cs="Arial"/>
          <w:szCs w:val="22"/>
        </w:rPr>
        <w:t xml:space="preserve"> Ihrer </w:t>
      </w:r>
      <w:r w:rsidRPr="00F7190C">
        <w:rPr>
          <w:rFonts w:cs="Arial"/>
          <w:b/>
          <w:szCs w:val="22"/>
        </w:rPr>
        <w:t>Wohnsitzgemeinde</w:t>
      </w:r>
    </w:p>
    <w:p w:rsidR="00196F71" w:rsidRPr="00F7190C" w:rsidRDefault="00196F71" w:rsidP="00196F71">
      <w:pPr>
        <w:pStyle w:val="Listenabsatz"/>
        <w:numPr>
          <w:ilvl w:val="0"/>
          <w:numId w:val="5"/>
        </w:numPr>
        <w:rPr>
          <w:rFonts w:cs="Arial"/>
          <w:szCs w:val="22"/>
        </w:rPr>
      </w:pPr>
      <w:r w:rsidRPr="00F7190C">
        <w:rPr>
          <w:rFonts w:cs="Arial"/>
          <w:szCs w:val="22"/>
        </w:rPr>
        <w:t xml:space="preserve">Bei Firmen ist ein Auszug aus dem Handelsregister (bei einer KG gibt es meist zwei Handelsregisterauszüge), </w:t>
      </w:r>
      <w:r w:rsidRPr="00F7190C">
        <w:rPr>
          <w:rFonts w:cs="Arial"/>
          <w:b/>
          <w:szCs w:val="22"/>
        </w:rPr>
        <w:t>Vollmacht</w:t>
      </w:r>
      <w:r w:rsidRPr="00F7190C">
        <w:rPr>
          <w:rFonts w:cs="Arial"/>
          <w:szCs w:val="22"/>
        </w:rPr>
        <w:t xml:space="preserve"> </w:t>
      </w:r>
      <w:r w:rsidRPr="00F7190C">
        <w:rPr>
          <w:rFonts w:cs="Arial"/>
          <w:b/>
          <w:szCs w:val="22"/>
        </w:rPr>
        <w:t>(mit Original-Unterschrift)</w:t>
      </w:r>
      <w:r w:rsidRPr="00F7190C">
        <w:rPr>
          <w:rFonts w:cs="Arial"/>
          <w:szCs w:val="22"/>
        </w:rPr>
        <w:t xml:space="preserve"> und Ausweiskopie des Geschäftsführers sowie die aktue</w:t>
      </w:r>
      <w:r>
        <w:rPr>
          <w:rFonts w:cs="Arial"/>
          <w:szCs w:val="22"/>
        </w:rPr>
        <w:t>lle Gewerbeanmeldung vorzulegen.</w:t>
      </w:r>
    </w:p>
    <w:p w:rsidR="00196F71" w:rsidRPr="00F7190C" w:rsidRDefault="00196F71" w:rsidP="00196F71">
      <w:pPr>
        <w:pStyle w:val="Listenabsatz"/>
        <w:numPr>
          <w:ilvl w:val="0"/>
          <w:numId w:val="5"/>
        </w:numPr>
        <w:rPr>
          <w:rFonts w:cs="Arial"/>
          <w:szCs w:val="22"/>
        </w:rPr>
      </w:pPr>
      <w:r>
        <w:rPr>
          <w:rFonts w:cs="Arial"/>
          <w:szCs w:val="22"/>
        </w:rPr>
        <w:t>b</w:t>
      </w:r>
      <w:r w:rsidRPr="00F7190C">
        <w:rPr>
          <w:rFonts w:cs="Arial"/>
          <w:szCs w:val="22"/>
        </w:rPr>
        <w:t xml:space="preserve">ei Minderjährigen die </w:t>
      </w:r>
      <w:r w:rsidRPr="00F7190C">
        <w:rPr>
          <w:rFonts w:cs="Arial"/>
          <w:b/>
          <w:szCs w:val="22"/>
        </w:rPr>
        <w:t>Einverständniserklärung</w:t>
      </w:r>
      <w:r w:rsidRPr="00F7190C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der</w:t>
      </w:r>
      <w:r w:rsidRPr="00F7190C">
        <w:rPr>
          <w:rFonts w:cs="Arial"/>
          <w:szCs w:val="22"/>
        </w:rPr>
        <w:t xml:space="preserve"> Erziehungs</w:t>
      </w:r>
      <w:r>
        <w:rPr>
          <w:rFonts w:cs="Arial"/>
          <w:szCs w:val="22"/>
        </w:rPr>
        <w:t>berechtigten und deren Ausweise</w:t>
      </w:r>
    </w:p>
    <w:p w:rsidR="00196F71" w:rsidRPr="00F7190C" w:rsidRDefault="00196F71" w:rsidP="00196F71">
      <w:pPr>
        <w:pStyle w:val="Listenabsatz"/>
        <w:numPr>
          <w:ilvl w:val="0"/>
          <w:numId w:val="5"/>
        </w:numPr>
        <w:rPr>
          <w:rFonts w:cs="Arial"/>
          <w:szCs w:val="22"/>
        </w:rPr>
      </w:pPr>
      <w:r>
        <w:rPr>
          <w:rFonts w:cs="Arial"/>
          <w:szCs w:val="22"/>
        </w:rPr>
        <w:t>b</w:t>
      </w:r>
      <w:r w:rsidRPr="00F7190C">
        <w:rPr>
          <w:rFonts w:cs="Arial"/>
          <w:szCs w:val="22"/>
        </w:rPr>
        <w:t xml:space="preserve">ei Vereinen ist ein </w:t>
      </w:r>
      <w:r w:rsidRPr="00F7190C">
        <w:rPr>
          <w:rFonts w:cs="Arial"/>
          <w:b/>
          <w:szCs w:val="22"/>
        </w:rPr>
        <w:t>Vereinsregisterauszug</w:t>
      </w:r>
      <w:r w:rsidRPr="00F7190C">
        <w:rPr>
          <w:rFonts w:cs="Arial"/>
          <w:szCs w:val="22"/>
        </w:rPr>
        <w:t xml:space="preserve"> und der </w:t>
      </w:r>
      <w:r w:rsidRPr="00F7190C">
        <w:rPr>
          <w:rFonts w:cs="Arial"/>
          <w:b/>
          <w:szCs w:val="22"/>
        </w:rPr>
        <w:t>Ausweis</w:t>
      </w:r>
      <w:r>
        <w:rPr>
          <w:rFonts w:cs="Arial"/>
          <w:szCs w:val="22"/>
        </w:rPr>
        <w:t xml:space="preserve"> des 1. Vorsitzenden vorzulegen</w:t>
      </w:r>
    </w:p>
    <w:p w:rsidR="00196F71" w:rsidRDefault="00196F71" w:rsidP="00196F71">
      <w:pPr>
        <w:pStyle w:val="Listenabsatz"/>
        <w:numPr>
          <w:ilvl w:val="0"/>
          <w:numId w:val="5"/>
        </w:numPr>
        <w:rPr>
          <w:rFonts w:cs="Arial"/>
          <w:szCs w:val="22"/>
        </w:rPr>
      </w:pPr>
      <w:r>
        <w:rPr>
          <w:rFonts w:cs="Arial"/>
          <w:szCs w:val="22"/>
        </w:rPr>
        <w:t>b</w:t>
      </w:r>
      <w:r w:rsidRPr="00F7190C">
        <w:rPr>
          <w:rFonts w:cs="Arial"/>
          <w:szCs w:val="22"/>
        </w:rPr>
        <w:t>ei Vereinigungen (</w:t>
      </w:r>
      <w:proofErr w:type="spellStart"/>
      <w:r w:rsidRPr="00F7190C">
        <w:rPr>
          <w:rFonts w:cs="Arial"/>
          <w:szCs w:val="22"/>
        </w:rPr>
        <w:t>GdbR</w:t>
      </w:r>
      <w:proofErr w:type="spellEnd"/>
      <w:r w:rsidRPr="00F7190C">
        <w:rPr>
          <w:rFonts w:cs="Arial"/>
          <w:szCs w:val="22"/>
        </w:rPr>
        <w:t xml:space="preserve">) ist ein Nachweis über die Vereinigung und die Bestimmung einer </w:t>
      </w:r>
      <w:r w:rsidRPr="00F7190C">
        <w:rPr>
          <w:rFonts w:cs="Arial"/>
          <w:b/>
          <w:szCs w:val="22"/>
        </w:rPr>
        <w:t>verantwortlichen Person</w:t>
      </w:r>
      <w:r w:rsidRPr="00F7190C">
        <w:rPr>
          <w:rFonts w:cs="Arial"/>
          <w:szCs w:val="22"/>
        </w:rPr>
        <w:t xml:space="preserve">, die als Fahrzeughalter eingetragen wird, erforderlich. Diese Person hat sich auszuweisen. Von allen Beteiligten der Vereinigung sind Kopien der gültigen Ausweisdokumente vorzulegen. </w:t>
      </w:r>
    </w:p>
    <w:p w:rsidR="00196F71" w:rsidRDefault="00196F71" w:rsidP="00196F71">
      <w:pPr>
        <w:pStyle w:val="Listenabsatz"/>
        <w:numPr>
          <w:ilvl w:val="0"/>
          <w:numId w:val="5"/>
        </w:numPr>
        <w:rPr>
          <w:rFonts w:cs="Arial"/>
          <w:szCs w:val="22"/>
        </w:rPr>
      </w:pPr>
      <w:r>
        <w:rPr>
          <w:rFonts w:cs="Arial"/>
          <w:szCs w:val="22"/>
        </w:rPr>
        <w:t>Zulassungsbescheinigung Teil II (Fahrzeugbrief)</w:t>
      </w:r>
    </w:p>
    <w:p w:rsidR="00196F71" w:rsidRDefault="00196F71" w:rsidP="00196F71">
      <w:pPr>
        <w:pStyle w:val="Listenabsatz"/>
        <w:numPr>
          <w:ilvl w:val="0"/>
          <w:numId w:val="5"/>
        </w:numPr>
        <w:rPr>
          <w:rFonts w:cs="Arial"/>
          <w:szCs w:val="22"/>
        </w:rPr>
      </w:pPr>
      <w:r>
        <w:rPr>
          <w:rFonts w:cs="Arial"/>
          <w:szCs w:val="22"/>
        </w:rPr>
        <w:t>Zulassungsbescheinigung Teil I (Fahrzeugschein)</w:t>
      </w:r>
    </w:p>
    <w:p w:rsidR="00196F71" w:rsidRDefault="00196F71" w:rsidP="00196F71">
      <w:pPr>
        <w:pStyle w:val="KeinLeerraum"/>
        <w:numPr>
          <w:ilvl w:val="0"/>
          <w:numId w:val="5"/>
        </w:numPr>
        <w:rPr>
          <w:rFonts w:ascii="Arial" w:hAnsi="Arial" w:cs="Arial"/>
          <w:lang w:eastAsia="de-DE"/>
        </w:rPr>
      </w:pPr>
      <w:r>
        <w:rPr>
          <w:rFonts w:ascii="Arial" w:hAnsi="Arial" w:cs="Arial"/>
          <w:lang w:eastAsia="de-DE"/>
        </w:rPr>
        <w:t>Nachweis einer gültigen Hauptuntersuchung (Prüfbericht im Original)</w:t>
      </w:r>
    </w:p>
    <w:p w:rsidR="00196F71" w:rsidRDefault="00196F71" w:rsidP="00196F71">
      <w:pPr>
        <w:pStyle w:val="KeinLeerraum"/>
        <w:numPr>
          <w:ilvl w:val="0"/>
          <w:numId w:val="5"/>
        </w:numPr>
        <w:rPr>
          <w:rFonts w:ascii="Arial" w:hAnsi="Arial" w:cs="Arial"/>
          <w:lang w:eastAsia="de-DE"/>
        </w:rPr>
      </w:pPr>
      <w:r>
        <w:rPr>
          <w:rFonts w:ascii="Arial" w:hAnsi="Arial" w:cs="Arial"/>
          <w:lang w:eastAsia="de-DE"/>
        </w:rPr>
        <w:t xml:space="preserve">Nachweis einer gültigen Sicherheitsprüfung sofern es rechtlich erforderlich ist </w:t>
      </w:r>
    </w:p>
    <w:p w:rsidR="00196F71" w:rsidRDefault="00196F71" w:rsidP="00196F71">
      <w:pPr>
        <w:pStyle w:val="Listenabsatz"/>
        <w:numPr>
          <w:ilvl w:val="0"/>
          <w:numId w:val="5"/>
        </w:numPr>
        <w:rPr>
          <w:rFonts w:cs="Arial"/>
          <w:b/>
          <w:szCs w:val="22"/>
        </w:rPr>
      </w:pPr>
      <w:r w:rsidRPr="00591A21">
        <w:rPr>
          <w:rFonts w:cs="Arial"/>
          <w:b/>
          <w:szCs w:val="22"/>
        </w:rPr>
        <w:t>Amtliche Kennzeichen</w:t>
      </w:r>
    </w:p>
    <w:p w:rsidR="00196F71" w:rsidRDefault="00196F71" w:rsidP="00196F71">
      <w:pPr>
        <w:pStyle w:val="Listenabsatz"/>
        <w:numPr>
          <w:ilvl w:val="0"/>
          <w:numId w:val="5"/>
        </w:numPr>
        <w:rPr>
          <w:rFonts w:cs="Arial"/>
          <w:bCs/>
        </w:rPr>
      </w:pPr>
      <w:r w:rsidRPr="00F772C7">
        <w:rPr>
          <w:rFonts w:cs="Arial"/>
          <w:bCs/>
        </w:rPr>
        <w:t>ggf. eine schriftliche Vollmacht (nur im Original) für den Bevollmächtigten. Der Bevollmächtigte hat sich auch durch einen Ausweis auszuweisen.</w:t>
      </w:r>
    </w:p>
    <w:p w:rsidR="00196F71" w:rsidRDefault="00196F71" w:rsidP="00196F71">
      <w:pPr>
        <w:rPr>
          <w:rFonts w:cs="Arial"/>
          <w:bCs/>
        </w:rPr>
      </w:pPr>
    </w:p>
    <w:p w:rsidR="00196F71" w:rsidRPr="000D6709" w:rsidRDefault="00196F71" w:rsidP="00196F71">
      <w:pPr>
        <w:spacing w:after="0" w:line="240" w:lineRule="auto"/>
        <w:rPr>
          <w:rFonts w:ascii="Arial" w:hAnsi="Arial" w:cs="Arial"/>
        </w:rPr>
      </w:pPr>
      <w:r w:rsidRPr="000D6709">
        <w:rPr>
          <w:rFonts w:ascii="Arial" w:hAnsi="Arial" w:cs="Arial"/>
        </w:rPr>
        <w:t>Sollten Sie darüber hinaus noch weitere Informationen benötigen setzen Sie sich mit uns gerne telefonisch oder per Email in Verbindung. Wir beraten Sie gerne.</w:t>
      </w:r>
    </w:p>
    <w:p w:rsidR="00196F71" w:rsidRPr="00196F71" w:rsidRDefault="00196F71" w:rsidP="00196F71">
      <w:pPr>
        <w:pStyle w:val="KeinLeerraum"/>
        <w:rPr>
          <w:rFonts w:ascii="Arial" w:hAnsi="Arial" w:cs="Arial"/>
        </w:rPr>
      </w:pPr>
    </w:p>
    <w:sectPr w:rsidR="00196F71" w:rsidRPr="00196F7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Device Font 10cpi"/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Device Font 10cpi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altName w:val="Courier New"/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61614"/>
    <w:multiLevelType w:val="hybridMultilevel"/>
    <w:tmpl w:val="685C20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D61C3C"/>
    <w:multiLevelType w:val="hybridMultilevel"/>
    <w:tmpl w:val="DF9E69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9F7B68"/>
    <w:multiLevelType w:val="hybridMultilevel"/>
    <w:tmpl w:val="290409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271EF0"/>
    <w:multiLevelType w:val="hybridMultilevel"/>
    <w:tmpl w:val="8EF618FC"/>
    <w:lvl w:ilvl="0" w:tplc="BC3A6E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165A89"/>
    <w:multiLevelType w:val="hybridMultilevel"/>
    <w:tmpl w:val="E8F6B582"/>
    <w:lvl w:ilvl="0" w:tplc="0407000B">
      <w:start w:val="1"/>
      <w:numFmt w:val="bullet"/>
      <w:lvlText w:val=""/>
      <w:lvlJc w:val="left"/>
      <w:pPr>
        <w:ind w:left="2136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5">
    <w:nsid w:val="4F122F18"/>
    <w:multiLevelType w:val="hybridMultilevel"/>
    <w:tmpl w:val="CC882466"/>
    <w:lvl w:ilvl="0" w:tplc="0407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9B926CC"/>
    <w:multiLevelType w:val="hybridMultilevel"/>
    <w:tmpl w:val="F07EA3E8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47B"/>
    <w:rsid w:val="000B147B"/>
    <w:rsid w:val="00196F71"/>
    <w:rsid w:val="00BA5E8A"/>
    <w:rsid w:val="00F772C7"/>
    <w:rsid w:val="00FD5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0B147B"/>
    <w:pPr>
      <w:spacing w:after="0" w:line="240" w:lineRule="auto"/>
    </w:pPr>
  </w:style>
  <w:style w:type="paragraph" w:styleId="Listenabsatz">
    <w:name w:val="List Paragraph"/>
    <w:basedOn w:val="Standard"/>
    <w:uiPriority w:val="34"/>
    <w:qFormat/>
    <w:rsid w:val="00F772C7"/>
    <w:pPr>
      <w:spacing w:after="0" w:line="240" w:lineRule="auto"/>
      <w:ind w:left="720"/>
      <w:contextualSpacing/>
    </w:pPr>
    <w:rPr>
      <w:rFonts w:ascii="Arial" w:eastAsia="Times New Roman" w:hAnsi="Arial" w:cs="Times New Roman"/>
      <w:szCs w:val="24"/>
      <w:lang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0B147B"/>
    <w:pPr>
      <w:spacing w:after="0" w:line="240" w:lineRule="auto"/>
    </w:pPr>
  </w:style>
  <w:style w:type="paragraph" w:styleId="Listenabsatz">
    <w:name w:val="List Paragraph"/>
    <w:basedOn w:val="Standard"/>
    <w:uiPriority w:val="34"/>
    <w:qFormat/>
    <w:rsid w:val="00F772C7"/>
    <w:pPr>
      <w:spacing w:after="0" w:line="240" w:lineRule="auto"/>
      <w:ind w:left="720"/>
      <w:contextualSpacing/>
    </w:pPr>
    <w:rPr>
      <w:rFonts w:ascii="Arial" w:eastAsia="Times New Roman" w:hAnsi="Arial" w:cs="Times New Roman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83B2C677.dotm</Template>
  <TotalTime>0</TotalTime>
  <Pages>2</Pages>
  <Words>620</Words>
  <Characters>4540</Characters>
  <Application>Microsoft Office Word</Application>
  <DocSecurity>0</DocSecurity>
  <Lines>92</Lines>
  <Paragraphs>36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Landratsamt Rosenheim</Company>
  <LinksUpToDate>false</LinksUpToDate>
  <CharactersWithSpaces>5124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Conrads Claudia</dc:creator>
  <cp:lastModifiedBy>Conrads Claudia</cp:lastModifiedBy>
  <cp:revision>3</cp:revision>
  <cp:lastPrinted>2019-07-19T08:53:00Z</cp:lastPrinted>
  <dcterms:created xsi:type="dcterms:W3CDTF">2019-07-19T08:25:00Z</dcterms:created>
  <dcterms:modified xsi:type="dcterms:W3CDTF">2019-07-19T08:59:00Z</dcterms:modified>
</cp:coreProperties>
</file>